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550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SHIREWYND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1F754F3F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14:paraId="726DEDEA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4D1587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FCF0E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Grey, grocer(q.v.) </w:t>
      </w:r>
      <w:proofErr w:type="gramStart"/>
      <w:r>
        <w:rPr>
          <w:rFonts w:ascii="Times New Roman" w:hAnsi="Times New Roman" w:cs="Times New Roman"/>
          <w:sz w:val="24"/>
          <w:szCs w:val="24"/>
        </w:rPr>
        <w:t>were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commissioned to levy and collect in </w:t>
      </w:r>
    </w:p>
    <w:p w14:paraId="20F74566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London and all adjacent ports and places</w:t>
      </w:r>
    </w:p>
    <w:p w14:paraId="492E1087" w14:textId="77777777" w:rsidR="009B4B7C" w:rsidRDefault="009B4B7C" w:rsidP="009B4B7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subsidy which was granted to the King at the last Parliament for the </w:t>
      </w:r>
    </w:p>
    <w:p w14:paraId="073CE6E9" w14:textId="77777777" w:rsidR="009B4B7C" w:rsidRDefault="009B4B7C" w:rsidP="009B4B7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realm.   (C.F.R. 1399-1405 p.227)</w:t>
      </w:r>
    </w:p>
    <w:p w14:paraId="46732048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AA475E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80B97E" w14:textId="77777777" w:rsidR="009B4B7C" w:rsidRDefault="009B4B7C" w:rsidP="009B4B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2021</w:t>
      </w:r>
    </w:p>
    <w:p w14:paraId="47A30E3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F903B" w14:textId="77777777" w:rsidR="009B4B7C" w:rsidRDefault="009B4B7C" w:rsidP="009139A6">
      <w:r>
        <w:separator/>
      </w:r>
    </w:p>
  </w:endnote>
  <w:endnote w:type="continuationSeparator" w:id="0">
    <w:p w14:paraId="5CCD83F5" w14:textId="77777777" w:rsidR="009B4B7C" w:rsidRDefault="009B4B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9FA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880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55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46503" w14:textId="77777777" w:rsidR="009B4B7C" w:rsidRDefault="009B4B7C" w:rsidP="009139A6">
      <w:r>
        <w:separator/>
      </w:r>
    </w:p>
  </w:footnote>
  <w:footnote w:type="continuationSeparator" w:id="0">
    <w:p w14:paraId="6DA305C7" w14:textId="77777777" w:rsidR="009B4B7C" w:rsidRDefault="009B4B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E7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52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D5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B7C"/>
    <w:rsid w:val="000666E0"/>
    <w:rsid w:val="002510B7"/>
    <w:rsid w:val="005C130B"/>
    <w:rsid w:val="00826F5C"/>
    <w:rsid w:val="009139A6"/>
    <w:rsid w:val="009448BB"/>
    <w:rsid w:val="009B4B7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43BAC"/>
  <w15:chartTrackingRefBased/>
  <w15:docId w15:val="{1EB77148-DA81-4BEF-B752-56FB5E47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2021-06-18T20:09:00Z</dcterms:created>
  <dcterms:modified xsi:type="dcterms:W3CDTF">2021-06-18T20:10:00Z</dcterms:modified>
</cp:coreProperties>
</file>